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7FC2E3C9" w14:textId="13202573" w:rsidR="005241C4" w:rsidRPr="00786F0A" w:rsidRDefault="004300CE"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786F0A" w:rsidRPr="00786F0A">
          <w:rPr>
            <w:rStyle w:val="Hyperlink"/>
            <w:rFonts w:ascii="Arial" w:hAnsi="Arial" w:cs="Arial"/>
          </w:rPr>
          <w:t>https://www.canva.com/design/DAG-buKyKHI/BDNfDIxHgwwgIKIbN7y3CQ/edit?utm_content=DAG-buKyKHI&amp;utm_campaign=designshare&amp;utm_medium=link2&amp;utm_source=sharebutton</w:t>
        </w:r>
      </w:hyperlink>
    </w:p>
    <w:p w14:paraId="2272513C" w14:textId="77777777" w:rsidR="00786F0A" w:rsidRPr="005241C4" w:rsidRDefault="00786F0A" w:rsidP="00F5141C">
      <w:pPr>
        <w:rPr>
          <w:rFonts w:ascii="Arial" w:hAnsi="Arial" w:cs="Arial"/>
          <w:i/>
          <w:iCs/>
        </w:rPr>
      </w:pPr>
    </w:p>
    <w:p w14:paraId="6F276352" w14:textId="41A9D88D" w:rsidR="00405A56"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5EF1D783" w14:textId="77777777" w:rsidR="0059564A" w:rsidRPr="0059564A" w:rsidRDefault="00F5684B" w:rsidP="0059564A">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786F0A">
        <w:rPr>
          <w:rFonts w:ascii="Arial" w:hAnsi="Arial"/>
        </w:rPr>
        <w:t>Ron Wilson</w:t>
      </w:r>
      <w:r w:rsidR="00CA10F9" w:rsidRPr="00CA10F9">
        <w:rPr>
          <w:rFonts w:ascii="Arial" w:hAnsi="Arial"/>
        </w:rPr>
        <w:t xml:space="preserve"> </w:t>
      </w:r>
      <w:r w:rsidR="00F5141C" w:rsidRPr="00F5141C">
        <w:rPr>
          <w:rFonts w:ascii="Arial" w:hAnsi="Arial"/>
        </w:rPr>
        <w:t>for a presentation of “</w:t>
      </w:r>
      <w:r w:rsidR="00786F0A">
        <w:rPr>
          <w:rFonts w:ascii="Arial" w:hAnsi="Arial"/>
        </w:rPr>
        <w:t xml:space="preserve">Ridin’ Trails and </w:t>
      </w:r>
      <w:proofErr w:type="spellStart"/>
      <w:r w:rsidR="00786F0A">
        <w:rPr>
          <w:rFonts w:ascii="Arial" w:hAnsi="Arial"/>
        </w:rPr>
        <w:t>Writin</w:t>
      </w:r>
      <w:proofErr w:type="spellEnd"/>
      <w:r w:rsidR="00786F0A">
        <w:rPr>
          <w:rFonts w:ascii="Arial" w:hAnsi="Arial"/>
        </w:rPr>
        <w:t>’ Rhymes: Cowboy Culture of Kansas</w:t>
      </w:r>
      <w:r w:rsidR="00B469DC">
        <w:rPr>
          <w:rFonts w:ascii="Arial" w:hAnsi="Arial"/>
        </w:rPr>
        <w:t>.</w:t>
      </w:r>
      <w:r>
        <w:rPr>
          <w:rFonts w:ascii="Arial" w:hAnsi="Arial"/>
        </w:rPr>
        <w:t xml:space="preserve">” </w:t>
      </w:r>
      <w:r w:rsidR="0059564A" w:rsidRPr="0059564A">
        <w:rPr>
          <w:rFonts w:ascii="Arial" w:hAnsi="Arial"/>
        </w:rPr>
        <w:t xml:space="preserve">Kansas was a key crossroads of frontier trails, and it was the state which helped bring the legend of the cowboy to life, from Abilene to Dodge City and from the Chisholm Trail and “Gunsmoke” fame to the beef industry of today. This presentation shares the rich cowboy history and folklore of Kansas using stories and cowboy poems, presented by poet lariat (NOT laureate) Ron Wilson. Audience members will enjoy Ron’s poetry that he says is “all original, humorous, family-friendly, patriotic, and most of the time, it even rhymes.” </w:t>
      </w:r>
    </w:p>
    <w:p w14:paraId="3D12B0B0" w14:textId="7EE5B6B8" w:rsidR="00506C8A" w:rsidRPr="00506C8A" w:rsidRDefault="00506C8A" w:rsidP="00506C8A">
      <w:pPr>
        <w:rPr>
          <w:rFonts w:ascii="Arial" w:hAnsi="Arial"/>
        </w:rPr>
      </w:pPr>
    </w:p>
    <w:p w14:paraId="5BA3F22C" w14:textId="01701FC5"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A2129"/>
    <w:rsid w:val="000A4C31"/>
    <w:rsid w:val="000C7251"/>
    <w:rsid w:val="000D02AF"/>
    <w:rsid w:val="00182B2D"/>
    <w:rsid w:val="001D7D30"/>
    <w:rsid w:val="001E18DC"/>
    <w:rsid w:val="0021581F"/>
    <w:rsid w:val="00250E9C"/>
    <w:rsid w:val="002B7B06"/>
    <w:rsid w:val="00321389"/>
    <w:rsid w:val="003904A0"/>
    <w:rsid w:val="003D33F7"/>
    <w:rsid w:val="00405A56"/>
    <w:rsid w:val="004300CE"/>
    <w:rsid w:val="004512D9"/>
    <w:rsid w:val="00487C83"/>
    <w:rsid w:val="004F7520"/>
    <w:rsid w:val="00506C8A"/>
    <w:rsid w:val="005241C4"/>
    <w:rsid w:val="00534683"/>
    <w:rsid w:val="00581AA9"/>
    <w:rsid w:val="0059564A"/>
    <w:rsid w:val="006264D6"/>
    <w:rsid w:val="007358C4"/>
    <w:rsid w:val="00735C40"/>
    <w:rsid w:val="007618FC"/>
    <w:rsid w:val="00786F0A"/>
    <w:rsid w:val="007C0333"/>
    <w:rsid w:val="009309FD"/>
    <w:rsid w:val="00964C9F"/>
    <w:rsid w:val="00994B58"/>
    <w:rsid w:val="009A09E8"/>
    <w:rsid w:val="009E6917"/>
    <w:rsid w:val="009F009B"/>
    <w:rsid w:val="00A075FC"/>
    <w:rsid w:val="00A21571"/>
    <w:rsid w:val="00A25917"/>
    <w:rsid w:val="00A57486"/>
    <w:rsid w:val="00A9143F"/>
    <w:rsid w:val="00AC08EF"/>
    <w:rsid w:val="00AD537C"/>
    <w:rsid w:val="00B469DC"/>
    <w:rsid w:val="00C01CFD"/>
    <w:rsid w:val="00C32CD9"/>
    <w:rsid w:val="00C56C3B"/>
    <w:rsid w:val="00CA10F9"/>
    <w:rsid w:val="00D12ED1"/>
    <w:rsid w:val="00D74216"/>
    <w:rsid w:val="00DB6070"/>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buKyKHI/BDNfDIxHgwwgIKIbN7y3CQ/edit?utm_content=DAG-buKyKHI&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buKyKHI/BDNfDIxHgwwgIKIbN7y3CQ/edit?utm_content=DAG-buKyKHI&amp;utm_campaign=designshare&amp;utm_medium=link2&amp;utm_source=sharebutton?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442</Words>
  <Characters>2541</Characters>
  <Application>Microsoft Office Word</Application>
  <DocSecurity>0</DocSecurity>
  <Lines>81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6</cp:revision>
  <cp:lastPrinted>2026-01-15T22:25:00Z</cp:lastPrinted>
  <dcterms:created xsi:type="dcterms:W3CDTF">2026-01-15T15:55:00Z</dcterms:created>
  <dcterms:modified xsi:type="dcterms:W3CDTF">2026-01-16T15:28:00Z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